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5B1" w:rsidRPr="000E460F" w:rsidRDefault="00FB35B1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FB35B1" w:rsidRPr="00060290" w:rsidRDefault="00FB35B1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B35B1" w:rsidRPr="00060290" w:rsidRDefault="00FB35B1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B35B1" w:rsidRPr="000E460F" w:rsidRDefault="00FB35B1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B35B1" w:rsidRDefault="00FB35B1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B35B1" w:rsidRPr="00060290" w:rsidRDefault="00FB35B1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B35B1" w:rsidRPr="000E460F" w:rsidRDefault="00FB35B1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B35B1" w:rsidRPr="00D07348" w:rsidRDefault="00FB35B1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r>
        <w:rPr>
          <w:rFonts w:ascii="Sylfaen" w:hAnsi="Sylfaen" w:cs="Sylfaen"/>
          <w:lang w:val="en-US"/>
        </w:rPr>
        <w:t xml:space="preserve">հակահրդեհային համակարգի պահուստային բլոկների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FB35B1" w:rsidRPr="000E460F" w:rsidRDefault="00FB35B1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FB35B1" w:rsidRPr="000E460F" w:rsidRDefault="00FB35B1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E460F" w:rsidRDefault="00FB35B1" w:rsidP="00CF25A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>
        <w:rPr>
          <w:rFonts w:ascii="Sylfaen" w:hAnsi="Sylfaen" w:cs="Sylfaen"/>
        </w:rPr>
        <w:t xml:space="preserve"> </w:t>
      </w:r>
      <w:r w:rsidRPr="001B76B5">
        <w:rPr>
          <w:rFonts w:ascii="Sylfaen" w:hAnsi="Sylfaen" w:cs="Sylfaen"/>
          <w:lang w:val="hy-AM"/>
        </w:rPr>
        <w:t>H5/OE2015-S-0</w:t>
      </w:r>
      <w:r>
        <w:rPr>
          <w:rFonts w:ascii="Sylfaen" w:hAnsi="Sylfaen" w:cs="Sylfaen"/>
          <w:lang w:val="en-US"/>
        </w:rPr>
        <w:t>75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26.10.</w:t>
      </w:r>
      <w:r w:rsidRPr="001B76B5">
        <w:rPr>
          <w:rFonts w:ascii="Sylfaen" w:hAnsi="Sylfaen" w:cs="Sylfaen"/>
          <w:lang w:val="hy-AM"/>
        </w:rPr>
        <w:t>2015</w:t>
      </w:r>
      <w:r>
        <w:rPr>
          <w:rFonts w:ascii="Sylfaen" w:hAnsi="Sylfaen" w:cs="Sylfaen"/>
          <w:lang w:val="hy-AM"/>
        </w:rPr>
        <w:t>թ.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E460F" w:rsidRDefault="00FB35B1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FB35B1" w:rsidRPr="00A73872" w:rsidRDefault="00FB35B1" w:rsidP="00ED7A8D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</w:t>
      </w:r>
      <w:r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  <w:lang w:val="en-US"/>
        </w:rPr>
        <w:t>ՍՌՍ-ԶՎԵԶԴԱ» ՍՊԸ</w:t>
      </w:r>
      <w:r>
        <w:rPr>
          <w:rFonts w:ascii="Arial Armenian" w:hAnsi="Arial Armenian"/>
          <w:sz w:val="18"/>
          <w:szCs w:val="18"/>
          <w:lang w:val="en-US"/>
        </w:rPr>
        <w:t xml:space="preserve">   </w:t>
      </w:r>
      <w:r>
        <w:rPr>
          <w:rFonts w:ascii="Sylfaen" w:hAnsi="Sylfaen" w:cs="Sylfaen"/>
          <w:lang w:val="hy-AM"/>
        </w:rPr>
        <w:t xml:space="preserve">ՀՀ, </w:t>
      </w:r>
      <w:r>
        <w:rPr>
          <w:rFonts w:ascii="Sylfaen" w:hAnsi="Sylfaen" w:cs="Sylfaen"/>
          <w:lang w:val="en-US"/>
        </w:rPr>
        <w:t xml:space="preserve">0051, </w:t>
      </w:r>
      <w:r>
        <w:rPr>
          <w:rFonts w:ascii="Sylfaen" w:hAnsi="Sylfaen" w:cs="Sylfaen"/>
          <w:lang w:val="hy-AM"/>
        </w:rPr>
        <w:t>ք.Երևան, փ.</w:t>
      </w:r>
      <w:r>
        <w:rPr>
          <w:rFonts w:ascii="Sylfaen" w:hAnsi="Sylfaen" w:cs="Sylfaen"/>
          <w:lang w:val="en-US"/>
        </w:rPr>
        <w:t xml:space="preserve"> Կոմիտասի, 50</w:t>
      </w:r>
    </w:p>
    <w:p w:rsidR="00FB35B1" w:rsidRPr="00AA5F19" w:rsidRDefault="00FB35B1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FB35B1" w:rsidRPr="001B76B5" w:rsidRDefault="00FB35B1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>
        <w:rPr>
          <w:rFonts w:ascii="Sylfaen" w:hAnsi="Sylfaen" w:cs="Sylfaen"/>
          <w:lang w:val="en-US"/>
        </w:rPr>
        <w:t>3,360,000 ՀՀ դրամ, այդ թվում ԱԱՀ 20%</w:t>
      </w:r>
      <w:r w:rsidRPr="001B76B5">
        <w:rPr>
          <w:rFonts w:ascii="Sylfaen" w:hAnsi="Sylfaen" w:cs="Sylfaen"/>
          <w:lang w:val="hy-AM"/>
        </w:rPr>
        <w:t>:</w:t>
      </w:r>
    </w:p>
    <w:p w:rsidR="00FB35B1" w:rsidRPr="000E460F" w:rsidRDefault="00FB35B1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FB35B1" w:rsidRPr="000E460F" w:rsidRDefault="00FB35B1" w:rsidP="00EA305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en-US"/>
        </w:rPr>
        <w:tab/>
      </w:r>
      <w:r w:rsidRPr="000E460F">
        <w:rPr>
          <w:rFonts w:ascii="Sylfaen" w:hAnsi="Sylfaen" w:cs="Sylfaen"/>
          <w:lang w:val="hy-AM"/>
        </w:rPr>
        <w:t>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60290" w:rsidRDefault="00FB35B1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FB35B1" w:rsidRPr="000E460F" w:rsidRDefault="00FB35B1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735029" w:rsidRDefault="00FB35B1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FB35B1" w:rsidRPr="000E460F" w:rsidRDefault="00FB35B1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FB35B1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5612"/>
    <w:rsid w:val="000373A4"/>
    <w:rsid w:val="00047593"/>
    <w:rsid w:val="00056918"/>
    <w:rsid w:val="00060290"/>
    <w:rsid w:val="0007125B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D68D8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3CF7"/>
    <w:rsid w:val="00327FC0"/>
    <w:rsid w:val="0033255C"/>
    <w:rsid w:val="0034682C"/>
    <w:rsid w:val="00361BAD"/>
    <w:rsid w:val="00373BC7"/>
    <w:rsid w:val="00386078"/>
    <w:rsid w:val="00387F74"/>
    <w:rsid w:val="003944FD"/>
    <w:rsid w:val="003B2458"/>
    <w:rsid w:val="003B736E"/>
    <w:rsid w:val="003C0C7C"/>
    <w:rsid w:val="003C1215"/>
    <w:rsid w:val="003C74DB"/>
    <w:rsid w:val="003E5630"/>
    <w:rsid w:val="0040202C"/>
    <w:rsid w:val="00406EA7"/>
    <w:rsid w:val="00407F39"/>
    <w:rsid w:val="00423283"/>
    <w:rsid w:val="00423B1A"/>
    <w:rsid w:val="00465622"/>
    <w:rsid w:val="004741B2"/>
    <w:rsid w:val="004A487C"/>
    <w:rsid w:val="004B7779"/>
    <w:rsid w:val="004C1C65"/>
    <w:rsid w:val="00511CAC"/>
    <w:rsid w:val="00517E8B"/>
    <w:rsid w:val="005303D9"/>
    <w:rsid w:val="0053549C"/>
    <w:rsid w:val="005550AF"/>
    <w:rsid w:val="0055769A"/>
    <w:rsid w:val="005703DC"/>
    <w:rsid w:val="00584F68"/>
    <w:rsid w:val="00586791"/>
    <w:rsid w:val="005909DB"/>
    <w:rsid w:val="005A0784"/>
    <w:rsid w:val="005A2FC2"/>
    <w:rsid w:val="005B5017"/>
    <w:rsid w:val="00610A83"/>
    <w:rsid w:val="006112DD"/>
    <w:rsid w:val="00617C9F"/>
    <w:rsid w:val="006265FB"/>
    <w:rsid w:val="00643843"/>
    <w:rsid w:val="00661F8A"/>
    <w:rsid w:val="00693845"/>
    <w:rsid w:val="006A44B2"/>
    <w:rsid w:val="006A7437"/>
    <w:rsid w:val="006B5EE5"/>
    <w:rsid w:val="006D1FD8"/>
    <w:rsid w:val="006D37E0"/>
    <w:rsid w:val="006D5AD1"/>
    <w:rsid w:val="006E6604"/>
    <w:rsid w:val="00707E12"/>
    <w:rsid w:val="0071267F"/>
    <w:rsid w:val="00735029"/>
    <w:rsid w:val="007359AB"/>
    <w:rsid w:val="007431C8"/>
    <w:rsid w:val="00762CDC"/>
    <w:rsid w:val="007760A8"/>
    <w:rsid w:val="00782367"/>
    <w:rsid w:val="007B35F0"/>
    <w:rsid w:val="007B5E00"/>
    <w:rsid w:val="007D4884"/>
    <w:rsid w:val="007E56BF"/>
    <w:rsid w:val="00802E24"/>
    <w:rsid w:val="00806C1E"/>
    <w:rsid w:val="00817B70"/>
    <w:rsid w:val="00827B7C"/>
    <w:rsid w:val="00861164"/>
    <w:rsid w:val="0088547E"/>
    <w:rsid w:val="008A04D0"/>
    <w:rsid w:val="008A1779"/>
    <w:rsid w:val="008C0078"/>
    <w:rsid w:val="008C3CCC"/>
    <w:rsid w:val="008E7412"/>
    <w:rsid w:val="008F7C62"/>
    <w:rsid w:val="009126AE"/>
    <w:rsid w:val="00915EDD"/>
    <w:rsid w:val="009331C6"/>
    <w:rsid w:val="009367D0"/>
    <w:rsid w:val="0093703A"/>
    <w:rsid w:val="009610BA"/>
    <w:rsid w:val="009646D6"/>
    <w:rsid w:val="009823FA"/>
    <w:rsid w:val="009872A6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872"/>
    <w:rsid w:val="00A73A81"/>
    <w:rsid w:val="00A76D68"/>
    <w:rsid w:val="00A8291F"/>
    <w:rsid w:val="00AA32D4"/>
    <w:rsid w:val="00AA4F27"/>
    <w:rsid w:val="00AA5F19"/>
    <w:rsid w:val="00AB3A33"/>
    <w:rsid w:val="00AE2094"/>
    <w:rsid w:val="00AE47DF"/>
    <w:rsid w:val="00AF609B"/>
    <w:rsid w:val="00B033D0"/>
    <w:rsid w:val="00B10413"/>
    <w:rsid w:val="00B156C9"/>
    <w:rsid w:val="00B163C4"/>
    <w:rsid w:val="00B21E87"/>
    <w:rsid w:val="00B2671B"/>
    <w:rsid w:val="00B26911"/>
    <w:rsid w:val="00B4064A"/>
    <w:rsid w:val="00B41734"/>
    <w:rsid w:val="00B4765E"/>
    <w:rsid w:val="00B63E65"/>
    <w:rsid w:val="00B6531B"/>
    <w:rsid w:val="00B664CC"/>
    <w:rsid w:val="00B967D3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A401A"/>
    <w:rsid w:val="00CB487E"/>
    <w:rsid w:val="00CC0ED2"/>
    <w:rsid w:val="00CF25A0"/>
    <w:rsid w:val="00CF3B95"/>
    <w:rsid w:val="00D01928"/>
    <w:rsid w:val="00D01E8E"/>
    <w:rsid w:val="00D07348"/>
    <w:rsid w:val="00D14E50"/>
    <w:rsid w:val="00D34DC9"/>
    <w:rsid w:val="00D35E06"/>
    <w:rsid w:val="00D657B7"/>
    <w:rsid w:val="00D76429"/>
    <w:rsid w:val="00D81DDD"/>
    <w:rsid w:val="00D908A4"/>
    <w:rsid w:val="00D97C1E"/>
    <w:rsid w:val="00DA0BF1"/>
    <w:rsid w:val="00DA0C43"/>
    <w:rsid w:val="00DA4C4B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09CF"/>
    <w:rsid w:val="00EA3057"/>
    <w:rsid w:val="00EA3E4E"/>
    <w:rsid w:val="00EB648A"/>
    <w:rsid w:val="00EB78B3"/>
    <w:rsid w:val="00EC1FBC"/>
    <w:rsid w:val="00ED7A8D"/>
    <w:rsid w:val="00F272E4"/>
    <w:rsid w:val="00F35A21"/>
    <w:rsid w:val="00F45DEB"/>
    <w:rsid w:val="00F5408D"/>
    <w:rsid w:val="00F57B32"/>
    <w:rsid w:val="00F65139"/>
    <w:rsid w:val="00F660DC"/>
    <w:rsid w:val="00F7342B"/>
    <w:rsid w:val="00F749F2"/>
    <w:rsid w:val="00F93769"/>
    <w:rsid w:val="00FB0E0B"/>
    <w:rsid w:val="00FB35B1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183</Words>
  <Characters>1048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3</cp:revision>
  <cp:lastPrinted>2014-02-18T10:12:00Z</cp:lastPrinted>
  <dcterms:created xsi:type="dcterms:W3CDTF">2015-10-26T08:09:00Z</dcterms:created>
  <dcterms:modified xsi:type="dcterms:W3CDTF">2015-10-26T08:12:00Z</dcterms:modified>
</cp:coreProperties>
</file>